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FFDE2" w14:textId="77777777" w:rsidR="00994628" w:rsidRDefault="00994628" w:rsidP="00994628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24243612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4302-0004/2023</w:t>
      </w:r>
    </w:p>
    <w:p w14:paraId="78AB79AD" w14:textId="77777777" w:rsidR="00994628" w:rsidRDefault="00994628" w:rsidP="00994628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2023-047</w:t>
      </w:r>
    </w:p>
    <w:p w14:paraId="6567D2FD" w14:textId="77777777" w:rsidR="00994628" w:rsidRDefault="00994628" w:rsidP="00994628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25.1.2023</w:t>
      </w:r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bookmarkStart w:id="1" w:name="_GoBack"/>
      <w:bookmarkEnd w:id="1"/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2DAA9DA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AF56D" w14:textId="77777777" w:rsidR="00AD3D86" w:rsidRDefault="00AD3D86">
      <w:r>
        <w:separator/>
      </w:r>
    </w:p>
  </w:endnote>
  <w:endnote w:type="continuationSeparator" w:id="0">
    <w:p w14:paraId="49AAAD05" w14:textId="77777777" w:rsidR="00AD3D86" w:rsidRDefault="00AD3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5DB5E22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52F3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52F3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AB9F1" w14:textId="77777777" w:rsidR="00AD3D86" w:rsidRDefault="00AD3D86">
      <w:r>
        <w:separator/>
      </w:r>
    </w:p>
  </w:footnote>
  <w:footnote w:type="continuationSeparator" w:id="0">
    <w:p w14:paraId="41F9F574" w14:textId="77777777" w:rsidR="00AD3D86" w:rsidRDefault="00AD3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4628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239A3C-815F-48BC-AFAA-DAAA62C66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5D951A-2FF7-4AC9-A0C7-71C34324EDDB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2d71791d-4b08-4651-a8aa-c7bfc8b3429a"/>
    <ds:schemaRef ds:uri="http://schemas.openxmlformats.org/package/2006/metadata/core-properties"/>
    <ds:schemaRef ds:uri="http://purl.org/dc/terms/"/>
    <ds:schemaRef ds:uri="6a4cc071-bd85-44c5-acc7-68a9b922d49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CE0F187-70FC-4D44-BDEF-549734CBC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164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1002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74</cp:revision>
  <cp:lastPrinted>2016-06-20T06:28:00Z</cp:lastPrinted>
  <dcterms:created xsi:type="dcterms:W3CDTF">2015-02-19T08:08:00Z</dcterms:created>
  <dcterms:modified xsi:type="dcterms:W3CDTF">2023-01-23T11:50:00Z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